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94D" w:rsidRDefault="0020194D" w:rsidP="001F60A4">
      <w:pPr>
        <w:ind w:firstLine="709"/>
        <w:jc w:val="right"/>
        <w:outlineLvl w:val="0"/>
        <w:rPr>
          <w:b/>
          <w:bCs/>
          <w:sz w:val="28"/>
          <w:szCs w:val="28"/>
        </w:rPr>
      </w:pPr>
      <w:r w:rsidRPr="00FF68B2">
        <w:rPr>
          <w:b/>
          <w:bCs/>
          <w:sz w:val="28"/>
          <w:szCs w:val="28"/>
        </w:rPr>
        <w:t xml:space="preserve">Приложение № </w:t>
      </w:r>
      <w:r>
        <w:rPr>
          <w:b/>
          <w:bCs/>
          <w:sz w:val="28"/>
          <w:szCs w:val="28"/>
        </w:rPr>
        <w:t>3</w:t>
      </w:r>
      <w:r w:rsidRPr="00FF68B2">
        <w:rPr>
          <w:b/>
          <w:bCs/>
          <w:sz w:val="28"/>
          <w:szCs w:val="28"/>
        </w:rPr>
        <w:t xml:space="preserve"> </w:t>
      </w:r>
    </w:p>
    <w:p w:rsidR="0020194D" w:rsidRDefault="0020194D" w:rsidP="004C4708">
      <w:pPr>
        <w:ind w:firstLine="709"/>
        <w:jc w:val="right"/>
        <w:rPr>
          <w:b/>
          <w:bCs/>
          <w:sz w:val="28"/>
          <w:szCs w:val="28"/>
        </w:rPr>
      </w:pPr>
      <w:r w:rsidRPr="00FF68B2">
        <w:rPr>
          <w:b/>
          <w:bCs/>
          <w:sz w:val="28"/>
          <w:szCs w:val="28"/>
        </w:rPr>
        <w:t xml:space="preserve">к </w:t>
      </w:r>
      <w:r>
        <w:rPr>
          <w:b/>
          <w:bCs/>
          <w:sz w:val="28"/>
          <w:szCs w:val="28"/>
        </w:rPr>
        <w:t>концессионному соглашению</w:t>
      </w:r>
    </w:p>
    <w:p w:rsidR="0020194D" w:rsidRPr="00FA03ED" w:rsidRDefault="0020194D" w:rsidP="004C4708">
      <w:pPr>
        <w:ind w:firstLine="709"/>
        <w:jc w:val="right"/>
        <w:rPr>
          <w:b/>
          <w:bCs/>
          <w:sz w:val="28"/>
          <w:szCs w:val="28"/>
        </w:rPr>
      </w:pPr>
    </w:p>
    <w:p w:rsidR="0020194D" w:rsidRDefault="0020194D" w:rsidP="001F60A4">
      <w:pPr>
        <w:ind w:firstLine="709"/>
        <w:jc w:val="center"/>
        <w:outlineLvl w:val="0"/>
        <w:rPr>
          <w:b/>
          <w:bCs/>
        </w:rPr>
      </w:pPr>
      <w:r w:rsidRPr="00FA03ED">
        <w:rPr>
          <w:b/>
          <w:bCs/>
        </w:rPr>
        <w:t xml:space="preserve">Сведения о составе и описании, в том числе о технико-экономических показателях, сроке службы, </w:t>
      </w:r>
    </w:p>
    <w:p w:rsidR="0020194D" w:rsidRPr="00FA03ED" w:rsidRDefault="0020194D" w:rsidP="004C4708">
      <w:pPr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</w:rPr>
        <w:t>остаточной</w:t>
      </w:r>
      <w:r w:rsidRPr="00FA03ED">
        <w:rPr>
          <w:b/>
          <w:bCs/>
        </w:rPr>
        <w:t xml:space="preserve"> стоимости передаваемого  иного имущества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7"/>
        <w:gridCol w:w="6908"/>
        <w:gridCol w:w="3534"/>
        <w:gridCol w:w="2964"/>
        <w:gridCol w:w="1414"/>
      </w:tblGrid>
      <w:tr w:rsidR="0020194D" w:rsidRPr="00285BB1">
        <w:tc>
          <w:tcPr>
            <w:tcW w:w="707" w:type="dxa"/>
            <w:vAlign w:val="center"/>
          </w:tcPr>
          <w:p w:rsidR="0020194D" w:rsidRPr="00285BB1" w:rsidRDefault="0020194D" w:rsidP="00285BB1">
            <w:pPr>
              <w:jc w:val="center"/>
              <w:rPr>
                <w:b/>
                <w:bCs/>
              </w:rPr>
            </w:pPr>
            <w:r w:rsidRPr="00285BB1">
              <w:rPr>
                <w:b/>
                <w:bCs/>
              </w:rPr>
              <w:t>№ п/п</w:t>
            </w:r>
          </w:p>
        </w:tc>
        <w:tc>
          <w:tcPr>
            <w:tcW w:w="6908" w:type="dxa"/>
            <w:vAlign w:val="center"/>
          </w:tcPr>
          <w:p w:rsidR="0020194D" w:rsidRPr="00285BB1" w:rsidRDefault="0020194D" w:rsidP="00285BB1">
            <w:pPr>
              <w:jc w:val="center"/>
              <w:rPr>
                <w:b/>
                <w:bCs/>
              </w:rPr>
            </w:pPr>
            <w:r w:rsidRPr="00285BB1">
              <w:rPr>
                <w:b/>
                <w:bCs/>
              </w:rPr>
              <w:t>Наименование объекта</w:t>
            </w:r>
          </w:p>
        </w:tc>
        <w:tc>
          <w:tcPr>
            <w:tcW w:w="3534" w:type="dxa"/>
            <w:vAlign w:val="center"/>
          </w:tcPr>
          <w:p w:rsidR="0020194D" w:rsidRPr="00285BB1" w:rsidRDefault="0020194D" w:rsidP="00285BB1">
            <w:pPr>
              <w:jc w:val="center"/>
              <w:rPr>
                <w:b/>
                <w:bCs/>
              </w:rPr>
            </w:pPr>
            <w:r w:rsidRPr="00285BB1">
              <w:rPr>
                <w:b/>
                <w:bCs/>
              </w:rPr>
              <w:t>Адрес</w:t>
            </w:r>
          </w:p>
        </w:tc>
        <w:tc>
          <w:tcPr>
            <w:tcW w:w="2964" w:type="dxa"/>
            <w:vAlign w:val="center"/>
          </w:tcPr>
          <w:p w:rsidR="0020194D" w:rsidRPr="00285BB1" w:rsidRDefault="0020194D" w:rsidP="00285BB1">
            <w:pPr>
              <w:jc w:val="center"/>
              <w:rPr>
                <w:b/>
                <w:bCs/>
              </w:rPr>
            </w:pPr>
            <w:r w:rsidRPr="00285BB1">
              <w:rPr>
                <w:b/>
                <w:bCs/>
              </w:rPr>
              <w:t>Технико-экономические показатели</w:t>
            </w:r>
          </w:p>
        </w:tc>
        <w:tc>
          <w:tcPr>
            <w:tcW w:w="1414" w:type="dxa"/>
            <w:vAlign w:val="center"/>
          </w:tcPr>
          <w:p w:rsidR="0020194D" w:rsidRPr="00285BB1" w:rsidRDefault="0020194D" w:rsidP="00285BB1">
            <w:pPr>
              <w:jc w:val="center"/>
              <w:rPr>
                <w:b/>
                <w:bCs/>
              </w:rPr>
            </w:pPr>
            <w:r w:rsidRPr="00285BB1">
              <w:rPr>
                <w:b/>
                <w:bCs/>
              </w:rPr>
              <w:t>Износ объекта, %</w:t>
            </w:r>
          </w:p>
        </w:tc>
      </w:tr>
      <w:tr w:rsidR="0020194D" w:rsidRPr="00FB5BF6">
        <w:tc>
          <w:tcPr>
            <w:tcW w:w="707" w:type="dxa"/>
          </w:tcPr>
          <w:p w:rsidR="0020194D" w:rsidRPr="005F3CEC" w:rsidRDefault="0020194D" w:rsidP="00B535C0">
            <w:pPr>
              <w:jc w:val="center"/>
              <w:rPr>
                <w:sz w:val="20"/>
                <w:szCs w:val="20"/>
              </w:rPr>
            </w:pPr>
            <w:r w:rsidRPr="005F3CEC">
              <w:rPr>
                <w:sz w:val="20"/>
                <w:szCs w:val="20"/>
              </w:rPr>
              <w:t>1</w:t>
            </w:r>
          </w:p>
        </w:tc>
        <w:tc>
          <w:tcPr>
            <w:tcW w:w="6908" w:type="dxa"/>
          </w:tcPr>
          <w:p w:rsidR="0020194D" w:rsidRPr="005F3CEC" w:rsidRDefault="0020194D" w:rsidP="00181C81">
            <w:p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ЭЛ.НАСОС ЭЦВ-6-10-110</w:t>
            </w:r>
          </w:p>
        </w:tc>
        <w:tc>
          <w:tcPr>
            <w:tcW w:w="3534" w:type="dxa"/>
          </w:tcPr>
          <w:p w:rsidR="0020194D" w:rsidRPr="005F3CEC" w:rsidRDefault="0020194D" w:rsidP="004146F6">
            <w:pPr>
              <w:outlineLvl w:val="1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Красноярский край, Абанский район, </w:t>
            </w:r>
            <w:r>
              <w:rPr>
                <w:sz w:val="20"/>
                <w:szCs w:val="20"/>
              </w:rPr>
              <w:t>с</w:t>
            </w:r>
            <w:r w:rsidRPr="005F3CE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Устьянск</w:t>
            </w:r>
            <w:r w:rsidRPr="005F3CEC">
              <w:rPr>
                <w:sz w:val="20"/>
                <w:szCs w:val="20"/>
              </w:rPr>
              <w:t>, ул.</w:t>
            </w:r>
            <w:r>
              <w:rPr>
                <w:sz w:val="20"/>
                <w:szCs w:val="20"/>
              </w:rPr>
              <w:t>Мира, 27Г</w:t>
            </w:r>
          </w:p>
        </w:tc>
        <w:tc>
          <w:tcPr>
            <w:tcW w:w="2964" w:type="dxa"/>
          </w:tcPr>
          <w:p w:rsidR="0020194D" w:rsidRPr="005F3CEC" w:rsidRDefault="0020194D" w:rsidP="006E0DEE">
            <w:p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10.07.2015</w:t>
            </w:r>
            <w:r w:rsidRPr="005F3CEC">
              <w:rPr>
                <w:sz w:val="20"/>
                <w:szCs w:val="20"/>
              </w:rPr>
              <w:t xml:space="preserve">; ост.ст-ть – </w:t>
            </w:r>
            <w:r>
              <w:rPr>
                <w:sz w:val="20"/>
                <w:szCs w:val="20"/>
              </w:rPr>
              <w:t>17374,05 руб.</w:t>
            </w:r>
          </w:p>
        </w:tc>
        <w:tc>
          <w:tcPr>
            <w:tcW w:w="1414" w:type="dxa"/>
            <w:vAlign w:val="bottom"/>
          </w:tcPr>
          <w:p w:rsidR="0020194D" w:rsidRPr="005F3CEC" w:rsidRDefault="0020194D" w:rsidP="006E0DEE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</w:tr>
      <w:tr w:rsidR="0020194D" w:rsidRPr="00FB5BF6" w:rsidTr="005E71FB">
        <w:tc>
          <w:tcPr>
            <w:tcW w:w="707" w:type="dxa"/>
          </w:tcPr>
          <w:p w:rsidR="0020194D" w:rsidRPr="005F3CEC" w:rsidRDefault="0020194D" w:rsidP="00B535C0">
            <w:pPr>
              <w:jc w:val="center"/>
              <w:rPr>
                <w:sz w:val="20"/>
                <w:szCs w:val="20"/>
              </w:rPr>
            </w:pPr>
            <w:r w:rsidRPr="005F3CEC">
              <w:rPr>
                <w:sz w:val="20"/>
                <w:szCs w:val="20"/>
              </w:rPr>
              <w:t>2</w:t>
            </w:r>
          </w:p>
        </w:tc>
        <w:tc>
          <w:tcPr>
            <w:tcW w:w="6908" w:type="dxa"/>
            <w:vAlign w:val="center"/>
          </w:tcPr>
          <w:p w:rsidR="0020194D" w:rsidRPr="009F2C64" w:rsidRDefault="0020194D" w:rsidP="001F60A4">
            <w:pPr>
              <w:jc w:val="both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 НАСОС ЭЦВ-6-10-140</w:t>
            </w:r>
          </w:p>
        </w:tc>
        <w:tc>
          <w:tcPr>
            <w:tcW w:w="3534" w:type="dxa"/>
          </w:tcPr>
          <w:p w:rsidR="0020194D" w:rsidRPr="005F3CEC" w:rsidRDefault="0020194D" w:rsidP="004146F6">
            <w:pPr>
              <w:outlineLvl w:val="1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Красноярский край, Абанский район, </w:t>
            </w:r>
            <w:r>
              <w:rPr>
                <w:sz w:val="20"/>
                <w:szCs w:val="20"/>
              </w:rPr>
              <w:t>с. Устьянск, ул. Луговая, д.28, стр.17</w:t>
            </w:r>
          </w:p>
        </w:tc>
        <w:tc>
          <w:tcPr>
            <w:tcW w:w="2964" w:type="dxa"/>
          </w:tcPr>
          <w:p w:rsidR="0020194D" w:rsidRPr="005F3CEC" w:rsidRDefault="0020194D" w:rsidP="006E0DEE">
            <w:p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06.04</w:t>
            </w:r>
            <w:r w:rsidRPr="005F3CE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2015</w:t>
            </w:r>
            <w:r w:rsidRPr="005F3CEC">
              <w:rPr>
                <w:sz w:val="20"/>
                <w:szCs w:val="20"/>
              </w:rPr>
              <w:t xml:space="preserve">; ост.ст-ть – </w:t>
            </w:r>
            <w:r>
              <w:rPr>
                <w:sz w:val="20"/>
                <w:szCs w:val="20"/>
              </w:rPr>
              <w:t>00,0</w:t>
            </w:r>
          </w:p>
        </w:tc>
        <w:tc>
          <w:tcPr>
            <w:tcW w:w="1414" w:type="dxa"/>
            <w:vAlign w:val="bottom"/>
          </w:tcPr>
          <w:p w:rsidR="0020194D" w:rsidRPr="005F3CEC" w:rsidRDefault="0020194D" w:rsidP="006E0DEE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0194D" w:rsidRPr="00FB5BF6" w:rsidTr="005E71FB">
        <w:tc>
          <w:tcPr>
            <w:tcW w:w="707" w:type="dxa"/>
          </w:tcPr>
          <w:p w:rsidR="0020194D" w:rsidRPr="005F3CEC" w:rsidRDefault="0020194D" w:rsidP="00B535C0">
            <w:pPr>
              <w:jc w:val="center"/>
              <w:rPr>
                <w:sz w:val="20"/>
                <w:szCs w:val="20"/>
              </w:rPr>
            </w:pPr>
            <w:r w:rsidRPr="005F3CEC">
              <w:rPr>
                <w:sz w:val="20"/>
                <w:szCs w:val="20"/>
              </w:rPr>
              <w:t>3</w:t>
            </w:r>
          </w:p>
        </w:tc>
        <w:tc>
          <w:tcPr>
            <w:tcW w:w="6908" w:type="dxa"/>
            <w:vAlign w:val="center"/>
          </w:tcPr>
          <w:p w:rsidR="0020194D" w:rsidRPr="009F2C64" w:rsidRDefault="0020194D" w:rsidP="001F60A4">
            <w:pPr>
              <w:jc w:val="both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ПУЛЬТ УПРАВЛЕНИЯ СУЗ-40</w:t>
            </w:r>
          </w:p>
        </w:tc>
        <w:tc>
          <w:tcPr>
            <w:tcW w:w="3534" w:type="dxa"/>
          </w:tcPr>
          <w:p w:rsidR="0020194D" w:rsidRPr="005F3CEC" w:rsidRDefault="0020194D" w:rsidP="004146F6">
            <w:pPr>
              <w:outlineLvl w:val="1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Красноярский край, Абанский район, </w:t>
            </w:r>
            <w:r>
              <w:rPr>
                <w:sz w:val="20"/>
                <w:szCs w:val="20"/>
              </w:rPr>
              <w:t>с. Устьянск, ул. Луговая, д.28, стр.17</w:t>
            </w:r>
          </w:p>
        </w:tc>
        <w:tc>
          <w:tcPr>
            <w:tcW w:w="2964" w:type="dxa"/>
          </w:tcPr>
          <w:p w:rsidR="0020194D" w:rsidRPr="005F3CEC" w:rsidRDefault="0020194D" w:rsidP="006E0DEE">
            <w:p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01.01.2012</w:t>
            </w:r>
            <w:r w:rsidRPr="005F3CEC">
              <w:rPr>
                <w:sz w:val="20"/>
                <w:szCs w:val="20"/>
              </w:rPr>
              <w:t xml:space="preserve">; ост.ст-ть – </w:t>
            </w:r>
            <w:r>
              <w:rPr>
                <w:sz w:val="20"/>
                <w:szCs w:val="20"/>
              </w:rPr>
              <w:t>00,0</w:t>
            </w:r>
          </w:p>
        </w:tc>
        <w:tc>
          <w:tcPr>
            <w:tcW w:w="1414" w:type="dxa"/>
            <w:vAlign w:val="bottom"/>
          </w:tcPr>
          <w:p w:rsidR="0020194D" w:rsidRPr="005F3CEC" w:rsidRDefault="0020194D" w:rsidP="006E0DEE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0194D" w:rsidRPr="00FB5BF6">
        <w:tc>
          <w:tcPr>
            <w:tcW w:w="707" w:type="dxa"/>
          </w:tcPr>
          <w:p w:rsidR="0020194D" w:rsidRPr="005F3CEC" w:rsidRDefault="0020194D" w:rsidP="00B535C0">
            <w:pPr>
              <w:jc w:val="center"/>
              <w:rPr>
                <w:sz w:val="20"/>
                <w:szCs w:val="20"/>
              </w:rPr>
            </w:pPr>
            <w:r w:rsidRPr="005F3CEC">
              <w:rPr>
                <w:sz w:val="20"/>
                <w:szCs w:val="20"/>
              </w:rPr>
              <w:t>4</w:t>
            </w:r>
          </w:p>
        </w:tc>
        <w:tc>
          <w:tcPr>
            <w:tcW w:w="6908" w:type="dxa"/>
          </w:tcPr>
          <w:p w:rsidR="0020194D" w:rsidRPr="005F3CEC" w:rsidRDefault="0020194D" w:rsidP="00181C81">
            <w:p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ЭЛ.НАСОС  ЭЦВ 6-10-110</w:t>
            </w:r>
          </w:p>
        </w:tc>
        <w:tc>
          <w:tcPr>
            <w:tcW w:w="3534" w:type="dxa"/>
          </w:tcPr>
          <w:p w:rsidR="0020194D" w:rsidRPr="005F3CEC" w:rsidRDefault="0020194D" w:rsidP="004146F6">
            <w:pPr>
              <w:outlineLvl w:val="1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Красноярский край, Абанский район, </w:t>
            </w:r>
            <w:r>
              <w:rPr>
                <w:sz w:val="20"/>
                <w:szCs w:val="20"/>
              </w:rPr>
              <w:t>с. Устьянск, ул. Партизанская, 34А</w:t>
            </w:r>
          </w:p>
        </w:tc>
        <w:tc>
          <w:tcPr>
            <w:tcW w:w="2964" w:type="dxa"/>
          </w:tcPr>
          <w:p w:rsidR="0020194D" w:rsidRPr="005F3CEC" w:rsidRDefault="0020194D" w:rsidP="006E0DEE">
            <w:p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20.08</w:t>
            </w:r>
            <w:r w:rsidRPr="005F3CE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2016</w:t>
            </w:r>
            <w:r w:rsidRPr="005F3CEC">
              <w:rPr>
                <w:sz w:val="20"/>
                <w:szCs w:val="20"/>
              </w:rPr>
              <w:t xml:space="preserve">; ост.-ст-ть – </w:t>
            </w:r>
            <w:r>
              <w:rPr>
                <w:sz w:val="20"/>
                <w:szCs w:val="20"/>
              </w:rPr>
              <w:t>00,0</w:t>
            </w:r>
          </w:p>
        </w:tc>
        <w:tc>
          <w:tcPr>
            <w:tcW w:w="1414" w:type="dxa"/>
            <w:vAlign w:val="bottom"/>
          </w:tcPr>
          <w:p w:rsidR="0020194D" w:rsidRPr="005F3CEC" w:rsidRDefault="0020194D" w:rsidP="006E0DEE">
            <w:pPr>
              <w:jc w:val="center"/>
              <w:outlineLvl w:val="1"/>
              <w:rPr>
                <w:sz w:val="20"/>
                <w:szCs w:val="20"/>
              </w:rPr>
            </w:pPr>
            <w:r w:rsidRPr="005F3CEC">
              <w:rPr>
                <w:sz w:val="20"/>
                <w:szCs w:val="20"/>
              </w:rPr>
              <w:t>100</w:t>
            </w:r>
          </w:p>
        </w:tc>
      </w:tr>
      <w:tr w:rsidR="0020194D" w:rsidRPr="00FB5BF6">
        <w:tc>
          <w:tcPr>
            <w:tcW w:w="707" w:type="dxa"/>
          </w:tcPr>
          <w:p w:rsidR="0020194D" w:rsidRPr="005F3CEC" w:rsidRDefault="0020194D" w:rsidP="00B535C0">
            <w:pPr>
              <w:jc w:val="center"/>
              <w:rPr>
                <w:sz w:val="20"/>
                <w:szCs w:val="20"/>
              </w:rPr>
            </w:pPr>
            <w:r w:rsidRPr="005F3CEC">
              <w:rPr>
                <w:sz w:val="20"/>
                <w:szCs w:val="20"/>
              </w:rPr>
              <w:t>5</w:t>
            </w:r>
          </w:p>
        </w:tc>
        <w:tc>
          <w:tcPr>
            <w:tcW w:w="6908" w:type="dxa"/>
          </w:tcPr>
          <w:p w:rsidR="0020194D" w:rsidRPr="005F3CEC" w:rsidRDefault="0020194D" w:rsidP="00181C81">
            <w:pPr>
              <w:outlineLvl w:val="1"/>
              <w:rPr>
                <w:sz w:val="20"/>
                <w:szCs w:val="20"/>
              </w:rPr>
            </w:pPr>
            <w:r w:rsidRPr="005B2D84">
              <w:rPr>
                <w:sz w:val="20"/>
                <w:szCs w:val="20"/>
              </w:rPr>
              <w:t>КОМПРЕССОР</w:t>
            </w:r>
          </w:p>
        </w:tc>
        <w:tc>
          <w:tcPr>
            <w:tcW w:w="3534" w:type="dxa"/>
          </w:tcPr>
          <w:p w:rsidR="0020194D" w:rsidRPr="005F3CEC" w:rsidRDefault="0020194D" w:rsidP="004146F6">
            <w:pPr>
              <w:outlineLvl w:val="1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Красноярский край, Абанский район, </w:t>
            </w:r>
            <w:r w:rsidRPr="00DC1984">
              <w:rPr>
                <w:sz w:val="20"/>
                <w:szCs w:val="20"/>
              </w:rPr>
              <w:t>с. Устьянск, ул. Советская,1А</w:t>
            </w:r>
          </w:p>
        </w:tc>
        <w:tc>
          <w:tcPr>
            <w:tcW w:w="2964" w:type="dxa"/>
          </w:tcPr>
          <w:p w:rsidR="0020194D" w:rsidRPr="005F3CEC" w:rsidRDefault="0020194D" w:rsidP="006E0DEE">
            <w:pPr>
              <w:outlineLvl w:val="1"/>
              <w:rPr>
                <w:sz w:val="20"/>
                <w:szCs w:val="20"/>
              </w:rPr>
            </w:pPr>
          </w:p>
        </w:tc>
        <w:tc>
          <w:tcPr>
            <w:tcW w:w="1414" w:type="dxa"/>
            <w:vAlign w:val="bottom"/>
          </w:tcPr>
          <w:p w:rsidR="0020194D" w:rsidRPr="005F3CEC" w:rsidRDefault="0020194D" w:rsidP="006E0DEE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0194D" w:rsidRPr="00FB5BF6" w:rsidTr="00C1681B">
        <w:tc>
          <w:tcPr>
            <w:tcW w:w="707" w:type="dxa"/>
          </w:tcPr>
          <w:p w:rsidR="0020194D" w:rsidRPr="005F3CEC" w:rsidRDefault="0020194D" w:rsidP="00B535C0">
            <w:pPr>
              <w:jc w:val="center"/>
              <w:rPr>
                <w:sz w:val="20"/>
                <w:szCs w:val="20"/>
              </w:rPr>
            </w:pPr>
            <w:r w:rsidRPr="005F3CEC">
              <w:rPr>
                <w:sz w:val="20"/>
                <w:szCs w:val="20"/>
              </w:rPr>
              <w:t>6</w:t>
            </w:r>
          </w:p>
        </w:tc>
        <w:tc>
          <w:tcPr>
            <w:tcW w:w="6908" w:type="dxa"/>
            <w:vAlign w:val="center"/>
          </w:tcPr>
          <w:p w:rsidR="0020194D" w:rsidRPr="009F2C64" w:rsidRDefault="0020194D" w:rsidP="0019343F">
            <w:p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 НАСОС  ЭЦВ 6-10-110</w:t>
            </w:r>
          </w:p>
        </w:tc>
        <w:tc>
          <w:tcPr>
            <w:tcW w:w="3534" w:type="dxa"/>
          </w:tcPr>
          <w:p w:rsidR="0020194D" w:rsidRPr="005F3CEC" w:rsidRDefault="0020194D" w:rsidP="004146F6">
            <w:pPr>
              <w:outlineLvl w:val="1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Красноярский край, Абанский район, </w:t>
            </w:r>
            <w:r>
              <w:rPr>
                <w:sz w:val="20"/>
                <w:szCs w:val="20"/>
              </w:rPr>
              <w:t>д. Успенка, ул. Новая,3А</w:t>
            </w:r>
          </w:p>
        </w:tc>
        <w:tc>
          <w:tcPr>
            <w:tcW w:w="2964" w:type="dxa"/>
          </w:tcPr>
          <w:p w:rsidR="0020194D" w:rsidRPr="005F3CEC" w:rsidRDefault="0020194D" w:rsidP="006E0DEE">
            <w:p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  <w:r w:rsidRPr="005F3CE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2016</w:t>
            </w:r>
            <w:r w:rsidRPr="005F3CEC">
              <w:rPr>
                <w:sz w:val="20"/>
                <w:szCs w:val="20"/>
              </w:rPr>
              <w:t xml:space="preserve">; ост.ст-ть – </w:t>
            </w:r>
            <w:r>
              <w:rPr>
                <w:sz w:val="20"/>
                <w:szCs w:val="20"/>
              </w:rPr>
              <w:t>00,0</w:t>
            </w:r>
          </w:p>
        </w:tc>
        <w:tc>
          <w:tcPr>
            <w:tcW w:w="1414" w:type="dxa"/>
            <w:vAlign w:val="bottom"/>
          </w:tcPr>
          <w:p w:rsidR="0020194D" w:rsidRPr="005F3CEC" w:rsidRDefault="0020194D" w:rsidP="006E0DEE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0194D" w:rsidRPr="00FB5BF6" w:rsidTr="00C1681B">
        <w:tc>
          <w:tcPr>
            <w:tcW w:w="707" w:type="dxa"/>
          </w:tcPr>
          <w:p w:rsidR="0020194D" w:rsidRPr="005F3CEC" w:rsidRDefault="0020194D" w:rsidP="00B535C0">
            <w:pPr>
              <w:jc w:val="center"/>
              <w:rPr>
                <w:sz w:val="20"/>
                <w:szCs w:val="20"/>
              </w:rPr>
            </w:pPr>
            <w:r w:rsidRPr="005F3CEC">
              <w:rPr>
                <w:sz w:val="20"/>
                <w:szCs w:val="20"/>
              </w:rPr>
              <w:t>7</w:t>
            </w:r>
          </w:p>
        </w:tc>
        <w:tc>
          <w:tcPr>
            <w:tcW w:w="6908" w:type="dxa"/>
            <w:vAlign w:val="center"/>
          </w:tcPr>
          <w:p w:rsidR="0020194D" w:rsidRPr="009F2C64" w:rsidRDefault="0020194D" w:rsidP="0019343F">
            <w:p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ПУЛЬТ УПРАВЛЕНИЯ СУиЗ «Лоцман+20»</w:t>
            </w:r>
          </w:p>
        </w:tc>
        <w:tc>
          <w:tcPr>
            <w:tcW w:w="3534" w:type="dxa"/>
          </w:tcPr>
          <w:p w:rsidR="0020194D" w:rsidRPr="005F3CEC" w:rsidRDefault="0020194D" w:rsidP="004146F6">
            <w:pPr>
              <w:outlineLvl w:val="1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Красноярский край, Абанский район, </w:t>
            </w:r>
            <w:r>
              <w:rPr>
                <w:sz w:val="20"/>
                <w:szCs w:val="20"/>
              </w:rPr>
              <w:t>д. Успенка, ул. Новая,3А</w:t>
            </w:r>
          </w:p>
        </w:tc>
        <w:tc>
          <w:tcPr>
            <w:tcW w:w="2964" w:type="dxa"/>
          </w:tcPr>
          <w:p w:rsidR="0020194D" w:rsidRPr="005F3CEC" w:rsidRDefault="0020194D" w:rsidP="006E0DEE">
            <w:p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01.01.2013</w:t>
            </w:r>
            <w:r w:rsidRPr="005F3CEC">
              <w:rPr>
                <w:sz w:val="20"/>
                <w:szCs w:val="20"/>
              </w:rPr>
              <w:t xml:space="preserve">; ост.ст-ть </w:t>
            </w:r>
            <w:r w:rsidRPr="005B2D84">
              <w:rPr>
                <w:sz w:val="20"/>
                <w:szCs w:val="20"/>
              </w:rPr>
              <w:t xml:space="preserve">– </w:t>
            </w:r>
            <w:r>
              <w:rPr>
                <w:sz w:val="20"/>
                <w:szCs w:val="20"/>
              </w:rPr>
              <w:t>00,0</w:t>
            </w:r>
          </w:p>
        </w:tc>
        <w:tc>
          <w:tcPr>
            <w:tcW w:w="1414" w:type="dxa"/>
            <w:vAlign w:val="bottom"/>
          </w:tcPr>
          <w:p w:rsidR="0020194D" w:rsidRPr="005F3CEC" w:rsidRDefault="0020194D" w:rsidP="006E0DEE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20194D" w:rsidRDefault="0020194D" w:rsidP="004852EA">
      <w:pPr>
        <w:ind w:left="8496" w:firstLine="708"/>
      </w:pPr>
    </w:p>
    <w:sectPr w:rsidR="0020194D" w:rsidSect="001E3F07">
      <w:pgSz w:w="16837" w:h="11905" w:orient="landscape"/>
      <w:pgMar w:top="851" w:right="567" w:bottom="567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3F86"/>
    <w:rsid w:val="000125E8"/>
    <w:rsid w:val="00013FBD"/>
    <w:rsid w:val="000535FA"/>
    <w:rsid w:val="00060DEC"/>
    <w:rsid w:val="000A0522"/>
    <w:rsid w:val="000C567C"/>
    <w:rsid w:val="00106E19"/>
    <w:rsid w:val="00126C57"/>
    <w:rsid w:val="001346C4"/>
    <w:rsid w:val="00173F86"/>
    <w:rsid w:val="00181C81"/>
    <w:rsid w:val="0019343F"/>
    <w:rsid w:val="001E3F07"/>
    <w:rsid w:val="001F60A4"/>
    <w:rsid w:val="001F7829"/>
    <w:rsid w:val="0020194D"/>
    <w:rsid w:val="0020756F"/>
    <w:rsid w:val="002531C6"/>
    <w:rsid w:val="00263AE5"/>
    <w:rsid w:val="002754EE"/>
    <w:rsid w:val="00285BB1"/>
    <w:rsid w:val="002B5958"/>
    <w:rsid w:val="002C320B"/>
    <w:rsid w:val="002E3C25"/>
    <w:rsid w:val="002F59EC"/>
    <w:rsid w:val="00300B13"/>
    <w:rsid w:val="00321866"/>
    <w:rsid w:val="00346F1A"/>
    <w:rsid w:val="003472A8"/>
    <w:rsid w:val="00361391"/>
    <w:rsid w:val="00361B87"/>
    <w:rsid w:val="0037392F"/>
    <w:rsid w:val="003B6C9D"/>
    <w:rsid w:val="003F14E2"/>
    <w:rsid w:val="003F2A28"/>
    <w:rsid w:val="00400AA2"/>
    <w:rsid w:val="004146F6"/>
    <w:rsid w:val="00414783"/>
    <w:rsid w:val="00432AFD"/>
    <w:rsid w:val="00451085"/>
    <w:rsid w:val="004557EB"/>
    <w:rsid w:val="0047170F"/>
    <w:rsid w:val="00482C84"/>
    <w:rsid w:val="004852EA"/>
    <w:rsid w:val="004B26FF"/>
    <w:rsid w:val="004C4708"/>
    <w:rsid w:val="004C5D8C"/>
    <w:rsid w:val="004C7103"/>
    <w:rsid w:val="00500764"/>
    <w:rsid w:val="00505789"/>
    <w:rsid w:val="005224DD"/>
    <w:rsid w:val="00587A0B"/>
    <w:rsid w:val="00591EEB"/>
    <w:rsid w:val="00595F0A"/>
    <w:rsid w:val="005A3AE3"/>
    <w:rsid w:val="005B2D84"/>
    <w:rsid w:val="005E71FB"/>
    <w:rsid w:val="005F3CEC"/>
    <w:rsid w:val="00603FEC"/>
    <w:rsid w:val="00612ACA"/>
    <w:rsid w:val="00624C53"/>
    <w:rsid w:val="0062524A"/>
    <w:rsid w:val="00646CC5"/>
    <w:rsid w:val="00655D90"/>
    <w:rsid w:val="006763BC"/>
    <w:rsid w:val="006B01B6"/>
    <w:rsid w:val="006C4BF3"/>
    <w:rsid w:val="006D67F6"/>
    <w:rsid w:val="006E0DEE"/>
    <w:rsid w:val="006E25A0"/>
    <w:rsid w:val="006F0222"/>
    <w:rsid w:val="006F109E"/>
    <w:rsid w:val="00705D7F"/>
    <w:rsid w:val="00706933"/>
    <w:rsid w:val="00732005"/>
    <w:rsid w:val="00735B7F"/>
    <w:rsid w:val="00746A72"/>
    <w:rsid w:val="00750077"/>
    <w:rsid w:val="0075567D"/>
    <w:rsid w:val="00770201"/>
    <w:rsid w:val="00794BAD"/>
    <w:rsid w:val="00796C5B"/>
    <w:rsid w:val="007A092D"/>
    <w:rsid w:val="007D67DE"/>
    <w:rsid w:val="007E1289"/>
    <w:rsid w:val="007E7E6E"/>
    <w:rsid w:val="008304A3"/>
    <w:rsid w:val="00836977"/>
    <w:rsid w:val="00854634"/>
    <w:rsid w:val="008619B2"/>
    <w:rsid w:val="00882FD3"/>
    <w:rsid w:val="00891344"/>
    <w:rsid w:val="00893F51"/>
    <w:rsid w:val="008A5768"/>
    <w:rsid w:val="008B070A"/>
    <w:rsid w:val="008C26B3"/>
    <w:rsid w:val="008C56ED"/>
    <w:rsid w:val="008D293E"/>
    <w:rsid w:val="008F0636"/>
    <w:rsid w:val="0091134B"/>
    <w:rsid w:val="00922614"/>
    <w:rsid w:val="00924151"/>
    <w:rsid w:val="00997FE4"/>
    <w:rsid w:val="009A67B8"/>
    <w:rsid w:val="009C2B69"/>
    <w:rsid w:val="009F2C64"/>
    <w:rsid w:val="00A02F83"/>
    <w:rsid w:val="00A076F0"/>
    <w:rsid w:val="00A4471E"/>
    <w:rsid w:val="00A51417"/>
    <w:rsid w:val="00A5318E"/>
    <w:rsid w:val="00A53C8B"/>
    <w:rsid w:val="00A67A5B"/>
    <w:rsid w:val="00A71AFF"/>
    <w:rsid w:val="00A76D2B"/>
    <w:rsid w:val="00A95DED"/>
    <w:rsid w:val="00AC401C"/>
    <w:rsid w:val="00AC7822"/>
    <w:rsid w:val="00AD589C"/>
    <w:rsid w:val="00B531BF"/>
    <w:rsid w:val="00B535C0"/>
    <w:rsid w:val="00B74DC8"/>
    <w:rsid w:val="00B82237"/>
    <w:rsid w:val="00B854C6"/>
    <w:rsid w:val="00B86516"/>
    <w:rsid w:val="00B872D2"/>
    <w:rsid w:val="00B8738F"/>
    <w:rsid w:val="00BA09C9"/>
    <w:rsid w:val="00BA285C"/>
    <w:rsid w:val="00BC5EC1"/>
    <w:rsid w:val="00BC6096"/>
    <w:rsid w:val="00BD4AB4"/>
    <w:rsid w:val="00BE6877"/>
    <w:rsid w:val="00BF66C7"/>
    <w:rsid w:val="00C00E41"/>
    <w:rsid w:val="00C1681B"/>
    <w:rsid w:val="00C16BBD"/>
    <w:rsid w:val="00C21C40"/>
    <w:rsid w:val="00C300A2"/>
    <w:rsid w:val="00C414E4"/>
    <w:rsid w:val="00CB190A"/>
    <w:rsid w:val="00CC05F9"/>
    <w:rsid w:val="00CD0D10"/>
    <w:rsid w:val="00CF37C6"/>
    <w:rsid w:val="00CF68A3"/>
    <w:rsid w:val="00D22E91"/>
    <w:rsid w:val="00D23224"/>
    <w:rsid w:val="00D3682D"/>
    <w:rsid w:val="00D409DE"/>
    <w:rsid w:val="00D51E39"/>
    <w:rsid w:val="00D55970"/>
    <w:rsid w:val="00D94042"/>
    <w:rsid w:val="00DC139B"/>
    <w:rsid w:val="00DC1984"/>
    <w:rsid w:val="00DC27EE"/>
    <w:rsid w:val="00DF4236"/>
    <w:rsid w:val="00E12D6C"/>
    <w:rsid w:val="00E7348F"/>
    <w:rsid w:val="00E83306"/>
    <w:rsid w:val="00EE6969"/>
    <w:rsid w:val="00EF07CC"/>
    <w:rsid w:val="00F162C3"/>
    <w:rsid w:val="00F37796"/>
    <w:rsid w:val="00FA03ED"/>
    <w:rsid w:val="00FB16E0"/>
    <w:rsid w:val="00FB5BF6"/>
    <w:rsid w:val="00FD4AEC"/>
    <w:rsid w:val="00FF6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4E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73F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8D293E"/>
    <w:rPr>
      <w:rFonts w:ascii="Calibri" w:hAnsi="Calibri" w:cs="Calibri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1F60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B070A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89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169</Words>
  <Characters>965</Characters>
  <Application>Microsoft Office Outlook</Application>
  <DocSecurity>0</DocSecurity>
  <Lines>0</Lines>
  <Paragraphs>0</Paragraphs>
  <ScaleCrop>false</ScaleCrop>
  <Company>MKKU PTO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№2</dc:title>
  <dc:subject/>
  <dc:creator>user</dc:creator>
  <cp:keywords/>
  <dc:description/>
  <cp:lastModifiedBy>ADM</cp:lastModifiedBy>
  <cp:revision>4</cp:revision>
  <cp:lastPrinted>2016-04-13T10:50:00Z</cp:lastPrinted>
  <dcterms:created xsi:type="dcterms:W3CDTF">2016-11-23T07:25:00Z</dcterms:created>
  <dcterms:modified xsi:type="dcterms:W3CDTF">2017-04-20T08:19:00Z</dcterms:modified>
</cp:coreProperties>
</file>